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431708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C556B8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proofErr w:type="spellStart"/>
            <w:r w:rsidR="00C556B8">
              <w:rPr>
                <w:rFonts w:ascii="Arial" w:hAnsi="Arial" w:cs="Arial"/>
              </w:rPr>
              <w:t>Kolpack</w:t>
            </w:r>
            <w:proofErr w:type="spellEnd"/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BC7391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431708">
              <w:rPr>
                <w:rFonts w:ascii="Myriad Pro" w:hAnsi="Myriad Pro"/>
                <w:noProof/>
                <w:sz w:val="22"/>
              </w:rPr>
              <w:t>16.08.12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431708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31708" w:rsidP="0043170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proofErr w:type="spellStart"/>
            <w:r>
              <w:rPr>
                <w:rFonts w:ascii="Myriad Pro" w:hAnsi="Myriad Pro"/>
                <w:sz w:val="22"/>
              </w:rPr>
              <w:t>Krankenkassemeldung</w:t>
            </w:r>
            <w:proofErr w:type="spellEnd"/>
            <w:r w:rsidR="006A6544">
              <w:rPr>
                <w:rFonts w:ascii="Myriad Pro" w:hAnsi="Myriad Pro"/>
                <w:sz w:val="22"/>
              </w:rPr>
              <w:t xml:space="preserve"> 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BC7391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E100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proofErr w:type="spellStart"/>
      <w:r w:rsidR="00C556B8">
        <w:rPr>
          <w:rFonts w:ascii="Myriad Pro" w:hAnsi="Myriad Pro"/>
          <w:sz w:val="22"/>
        </w:rPr>
        <w:t>Kolpack</w:t>
      </w:r>
      <w:proofErr w:type="spellEnd"/>
      <w:r w:rsidR="000F0109">
        <w:rPr>
          <w:rFonts w:ascii="Myriad Pro" w:hAnsi="Myriad Pro"/>
          <w:sz w:val="22"/>
        </w:rPr>
        <w:t>,</w:t>
      </w: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E100F" w:rsidRDefault="00431708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wie telefonisch besprochen </w:t>
      </w:r>
      <w:r w:rsidR="0020012D">
        <w:rPr>
          <w:rFonts w:ascii="Myriad Pro" w:hAnsi="Myriad Pro"/>
          <w:sz w:val="22"/>
        </w:rPr>
        <w:t xml:space="preserve">erhalten Sie </w:t>
      </w:r>
      <w:r>
        <w:rPr>
          <w:rFonts w:ascii="Myriad Pro" w:hAnsi="Myriad Pro"/>
          <w:sz w:val="22"/>
        </w:rPr>
        <w:t>den folgenden Belegen für Frau Klein.</w:t>
      </w:r>
      <w:r w:rsidR="00A94C59">
        <w:rPr>
          <w:rFonts w:ascii="Myriad Pro" w:hAnsi="Myriad Pro"/>
          <w:sz w:val="22"/>
        </w:rPr>
        <w:t xml:space="preserve"> </w:t>
      </w:r>
    </w:p>
    <w:p w:rsidR="00A37A93" w:rsidRDefault="00A37A9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431708" w:rsidP="00431708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Krankenkassenanmeldung</w:t>
      </w:r>
    </w:p>
    <w:p w:rsidR="00431708" w:rsidRDefault="00431708" w:rsidP="00431708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Entgeltbescheinigung für d</w:t>
      </w:r>
      <w:r w:rsidR="0031378B">
        <w:rPr>
          <w:rFonts w:ascii="Myriad Pro" w:hAnsi="Myriad Pro"/>
          <w:sz w:val="22"/>
        </w:rPr>
        <w:t>ie</w:t>
      </w:r>
      <w:r>
        <w:rPr>
          <w:rFonts w:ascii="Myriad Pro" w:hAnsi="Myriad Pro"/>
          <w:sz w:val="22"/>
        </w:rPr>
        <w:t xml:space="preserve"> </w:t>
      </w:r>
      <w:r w:rsidR="0031378B">
        <w:rPr>
          <w:rFonts w:ascii="Myriad Pro" w:hAnsi="Myriad Pro"/>
          <w:sz w:val="22"/>
        </w:rPr>
        <w:t xml:space="preserve">Fehlzeit wegen der </w:t>
      </w:r>
      <w:r>
        <w:rPr>
          <w:rFonts w:ascii="Myriad Pro" w:hAnsi="Myriad Pro"/>
          <w:sz w:val="22"/>
        </w:rPr>
        <w:t xml:space="preserve">Erkrankung im Laufe der ersten 28 Tage nach des Arbeitsbeginns   </w:t>
      </w:r>
    </w:p>
    <w:p w:rsidR="00431708" w:rsidRDefault="00431708" w:rsidP="00431708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31708" w:rsidRDefault="0031378B" w:rsidP="00431708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Besonder</w:t>
      </w:r>
      <w:r w:rsidR="00431708">
        <w:rPr>
          <w:rFonts w:ascii="Myriad Pro" w:hAnsi="Myriad Pro"/>
          <w:sz w:val="22"/>
        </w:rPr>
        <w:t>s habe ich keine Ahnung, was ich auf der Entgeltbescheinigung schreiben soll.</w:t>
      </w:r>
    </w:p>
    <w:p w:rsidR="00431708" w:rsidRDefault="00431708" w:rsidP="00431708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Ich rufe Sie gleich an.</w:t>
      </w:r>
    </w:p>
    <w:p w:rsidR="00431708" w:rsidRDefault="00431708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C556B8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Vielen Dank für Ihre Bemühungen im Voraus.</w:t>
      </w:r>
    </w:p>
    <w:p w:rsidR="006A6544" w:rsidRDefault="006A6544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1378B" w:rsidRDefault="0031378B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A37A93" w:rsidRDefault="00A37A93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708" w:rsidRDefault="00431708">
      <w:r>
        <w:separator/>
      </w:r>
    </w:p>
  </w:endnote>
  <w:endnote w:type="continuationSeparator" w:id="0">
    <w:p w:rsidR="00431708" w:rsidRDefault="00431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708" w:rsidRDefault="00431708">
      <w:r>
        <w:separator/>
      </w:r>
    </w:p>
  </w:footnote>
  <w:footnote w:type="continuationSeparator" w:id="0">
    <w:p w:rsidR="00431708" w:rsidRDefault="004317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708" w:rsidRDefault="00431708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BC739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431708" w:rsidRPr="00C00049" w:rsidRDefault="0043170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431708" w:rsidRDefault="0043170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431708" w:rsidRDefault="0043170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431708" w:rsidRDefault="00431708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431708" w:rsidRDefault="0043170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431708" w:rsidRDefault="0043170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431708" w:rsidRDefault="00431708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431708" w:rsidRDefault="0043170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431708" w:rsidRDefault="0043170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431708" w:rsidRDefault="00431708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A5C14"/>
    <w:multiLevelType w:val="hybridMultilevel"/>
    <w:tmpl w:val="54BC42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31378B"/>
    <w:rsid w:val="004251D6"/>
    <w:rsid w:val="00431708"/>
    <w:rsid w:val="00450198"/>
    <w:rsid w:val="00512759"/>
    <w:rsid w:val="005858A1"/>
    <w:rsid w:val="005964B3"/>
    <w:rsid w:val="005A0119"/>
    <w:rsid w:val="00675CC9"/>
    <w:rsid w:val="006A6544"/>
    <w:rsid w:val="0071257C"/>
    <w:rsid w:val="00721F2F"/>
    <w:rsid w:val="00731A9B"/>
    <w:rsid w:val="00737AEF"/>
    <w:rsid w:val="007E100F"/>
    <w:rsid w:val="008146A9"/>
    <w:rsid w:val="008A4888"/>
    <w:rsid w:val="008B588B"/>
    <w:rsid w:val="008B72FA"/>
    <w:rsid w:val="008C2AF9"/>
    <w:rsid w:val="008F5610"/>
    <w:rsid w:val="00921BF1"/>
    <w:rsid w:val="00A37A93"/>
    <w:rsid w:val="00A866CA"/>
    <w:rsid w:val="00A94C59"/>
    <w:rsid w:val="00BC7391"/>
    <w:rsid w:val="00C00049"/>
    <w:rsid w:val="00C07B66"/>
    <w:rsid w:val="00C556B8"/>
    <w:rsid w:val="00C7048E"/>
    <w:rsid w:val="00CF75FA"/>
    <w:rsid w:val="00D30C6D"/>
    <w:rsid w:val="00DD2DE1"/>
    <w:rsid w:val="00ED6848"/>
    <w:rsid w:val="00EE2234"/>
    <w:rsid w:val="00F0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118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1081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2012-01-25T15:06:00Z</cp:lastPrinted>
  <dcterms:created xsi:type="dcterms:W3CDTF">2012-08-16T13:11:00Z</dcterms:created>
  <dcterms:modified xsi:type="dcterms:W3CDTF">2012-08-16T13:11:00Z</dcterms:modified>
</cp:coreProperties>
</file>